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26_113_115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Kita Roschbach, Sanitärarbeiten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Sanitärarbeiten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